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595B5" w14:textId="3802CA70" w:rsidR="00E81C92" w:rsidRPr="00E81C92" w:rsidRDefault="00E81C92" w:rsidP="00E81C92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E81C92">
        <w:rPr>
          <w:rFonts w:cs="Arial"/>
          <w:bCs/>
          <w:sz w:val="24"/>
          <w:szCs w:val="24"/>
        </w:rPr>
        <w:t>3GPP TSG-SA Meeting #103</w:t>
      </w:r>
      <w:r w:rsidRPr="00E81C92">
        <w:rPr>
          <w:rFonts w:cs="Arial"/>
          <w:bCs/>
          <w:sz w:val="24"/>
          <w:szCs w:val="24"/>
        </w:rPr>
        <w:tab/>
        <w:t>SP-240264</w:t>
      </w:r>
    </w:p>
    <w:p w14:paraId="792EB012" w14:textId="35890287" w:rsidR="00E81C92" w:rsidRPr="00E81C92" w:rsidRDefault="00E81C92" w:rsidP="00E81C9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81C92">
        <w:rPr>
          <w:rFonts w:cs="Arial"/>
          <w:b/>
          <w:bCs/>
          <w:sz w:val="24"/>
          <w:szCs w:val="24"/>
        </w:rPr>
        <w:t>Maastricht, Netherlands, 19 – 22 Mar</w:t>
      </w:r>
      <w:r w:rsidR="00071E0A">
        <w:rPr>
          <w:rFonts w:cs="Arial" w:hint="eastAsia"/>
          <w:b/>
          <w:bCs/>
          <w:sz w:val="24"/>
          <w:szCs w:val="24"/>
          <w:lang w:eastAsia="zh-CN"/>
        </w:rPr>
        <w:t>ch</w:t>
      </w:r>
      <w:r w:rsidRPr="00E81C92">
        <w:rPr>
          <w:rFonts w:cs="Arial"/>
          <w:b/>
          <w:bCs/>
          <w:sz w:val="24"/>
          <w:szCs w:val="24"/>
        </w:rPr>
        <w:t xml:space="preserve"> 2024</w:t>
      </w:r>
    </w:p>
    <w:p w14:paraId="6432C18B" w14:textId="77777777" w:rsidR="00071E0A" w:rsidRPr="007861B8" w:rsidRDefault="00071E0A" w:rsidP="00071E0A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FBBF4D5" w14:textId="77777777" w:rsidR="00E81C92" w:rsidRPr="00E81C92" w:rsidRDefault="00E81C92" w:rsidP="00E81C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71699A" w14:textId="1D69A6BF" w:rsidR="00E1741A" w:rsidRPr="00E81C92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E81C92">
        <w:rPr>
          <w:b/>
          <w:noProof/>
          <w:sz w:val="24"/>
          <w:szCs w:val="24"/>
        </w:rPr>
        <w:t>3GPP TSG-SA5 Meeting #153</w:t>
      </w:r>
      <w:r w:rsidRPr="00E81C92">
        <w:rPr>
          <w:b/>
          <w:i/>
          <w:noProof/>
          <w:sz w:val="24"/>
          <w:szCs w:val="24"/>
        </w:rPr>
        <w:t xml:space="preserve"> </w:t>
      </w:r>
      <w:r w:rsidRPr="00E81C92">
        <w:rPr>
          <w:b/>
          <w:i/>
          <w:noProof/>
          <w:sz w:val="24"/>
          <w:szCs w:val="24"/>
        </w:rPr>
        <w:tab/>
      </w:r>
      <w:r w:rsidRPr="00400855">
        <w:rPr>
          <w:b/>
          <w:noProof/>
          <w:sz w:val="24"/>
          <w:szCs w:val="24"/>
        </w:rPr>
        <w:t>S5-24</w:t>
      </w:r>
      <w:r w:rsidR="00F751B7" w:rsidRPr="00400855">
        <w:rPr>
          <w:b/>
          <w:noProof/>
          <w:sz w:val="24"/>
          <w:szCs w:val="24"/>
        </w:rPr>
        <w:t>0</w:t>
      </w:r>
      <w:r w:rsidR="009041C6" w:rsidRPr="00400855">
        <w:rPr>
          <w:b/>
          <w:noProof/>
          <w:sz w:val="24"/>
          <w:szCs w:val="24"/>
        </w:rPr>
        <w:t>937</w:t>
      </w:r>
    </w:p>
    <w:p w14:paraId="23ECE38B" w14:textId="77777777" w:rsidR="00E1741A" w:rsidRPr="00E81C92" w:rsidRDefault="00E1741A" w:rsidP="00E1741A">
      <w:pPr>
        <w:pStyle w:val="Header"/>
        <w:rPr>
          <w:sz w:val="24"/>
          <w:szCs w:val="24"/>
        </w:rPr>
      </w:pPr>
      <w:r w:rsidRPr="00E81C92">
        <w:rPr>
          <w:sz w:val="24"/>
          <w:szCs w:val="24"/>
        </w:rPr>
        <w:t>Sevilla, Spain, 29 January - 02 February 2024</w:t>
      </w:r>
    </w:p>
    <w:p w14:paraId="0A37DCCC" w14:textId="77777777" w:rsidR="00071E0A" w:rsidRPr="007861B8" w:rsidRDefault="00071E0A" w:rsidP="00071E0A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3967A34D" w:rsidR="000F7ECB" w:rsidRPr="00C81D11" w:rsidRDefault="000F7ECB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81D11">
        <w:rPr>
          <w:rFonts w:cs="Arial"/>
          <w:bCs/>
          <w:sz w:val="22"/>
        </w:rPr>
        <w:br/>
      </w:r>
    </w:p>
    <w:p w14:paraId="2368C8B1" w14:textId="0F0145DE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>T</w:t>
      </w:r>
      <w:r w:rsidR="003F1C34">
        <w:rPr>
          <w:rFonts w:ascii="Arial" w:hAnsi="Arial" w:cs="Arial"/>
          <w:b/>
        </w:rPr>
        <w:t>R</w:t>
      </w:r>
      <w:r w:rsidR="00A53DB7" w:rsidRPr="00A53DB7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>28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842</w:t>
      </w:r>
      <w:r w:rsidR="00A53DB7" w:rsidRPr="00A53DB7">
        <w:rPr>
          <w:rFonts w:ascii="Arial" w:hAnsi="Arial" w:cs="Arial"/>
          <w:b/>
        </w:rPr>
        <w:t xml:space="preserve">, Version </w:t>
      </w:r>
      <w:r w:rsidR="003F1C34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4076638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</w:t>
      </w:r>
      <w:r w:rsidR="00071E0A">
        <w:rPr>
          <w:rFonts w:ascii="Arial" w:hAnsi="Arial" w:cs="Arial"/>
          <w:b/>
        </w:rPr>
        <w:t xml:space="preserve"> WG</w:t>
      </w:r>
      <w:r w:rsidR="00953A5C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F602AC5" w:rsidR="006E5D89" w:rsidRPr="001E49DA" w:rsidRDefault="009041C6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color w:val="000000"/>
          <w:sz w:val="24"/>
        </w:rPr>
        <w:t>The document TR 28.842</w:t>
      </w:r>
      <w:r w:rsidRPr="005248DB">
        <w:rPr>
          <w:color w:val="000000"/>
          <w:sz w:val="24"/>
        </w:rPr>
        <w:t xml:space="preserve"> </w:t>
      </w:r>
      <w:r w:rsidRPr="00F01DEB">
        <w:rPr>
          <w:color w:val="000000"/>
          <w:sz w:val="24"/>
        </w:rPr>
        <w:t>stud</w:t>
      </w:r>
      <w:r>
        <w:rPr>
          <w:color w:val="000000"/>
          <w:sz w:val="24"/>
        </w:rPr>
        <w:t>ies</w:t>
      </w:r>
      <w:r w:rsidRPr="00F01DEB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aspects of discovery and retrieval </w:t>
      </w:r>
      <w:r w:rsidR="008A6C36">
        <w:rPr>
          <w:color w:val="000000"/>
          <w:sz w:val="24"/>
        </w:rPr>
        <w:t>o</w:t>
      </w:r>
      <w:r>
        <w:rPr>
          <w:color w:val="000000"/>
          <w:sz w:val="24"/>
        </w:rPr>
        <w:t>f stored Management data, consolidated reporting of Management data, managing external data and defining capabilities for Management data reporting.</w:t>
      </w:r>
    </w:p>
    <w:p w14:paraId="568D363B" w14:textId="46F5FBB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0704FD">
        <w:rPr>
          <w:b/>
          <w:sz w:val="24"/>
        </w:rPr>
        <w:t>TSG</w:t>
      </w:r>
      <w:r w:rsidR="000704FD">
        <w:rPr>
          <w:b/>
          <w:sz w:val="24"/>
        </w:rPr>
        <w:t xml:space="preserve"> SA</w:t>
      </w:r>
      <w:r w:rsidRPr="000704FD">
        <w:rPr>
          <w:b/>
          <w:sz w:val="24"/>
        </w:rPr>
        <w:t xml:space="preserve"> Meeting #</w:t>
      </w:r>
      <w:r w:rsidR="000704FD">
        <w:rPr>
          <w:b/>
          <w:sz w:val="24"/>
        </w:rPr>
        <w:t>102</w:t>
      </w:r>
      <w:r w:rsidRPr="000704FD"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1F06B" w14:textId="77777777" w:rsidR="008A6C36" w:rsidRPr="001E49DA" w:rsidRDefault="008A6C36" w:rsidP="008A6C3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38237706">
    <w:abstractNumId w:val="3"/>
  </w:num>
  <w:num w:numId="2" w16cid:durableId="876547661">
    <w:abstractNumId w:val="7"/>
  </w:num>
  <w:num w:numId="3" w16cid:durableId="355615461">
    <w:abstractNumId w:val="6"/>
  </w:num>
  <w:num w:numId="4" w16cid:durableId="1057626993">
    <w:abstractNumId w:val="8"/>
  </w:num>
  <w:num w:numId="5" w16cid:durableId="1480490651">
    <w:abstractNumId w:val="9"/>
  </w:num>
  <w:num w:numId="6" w16cid:durableId="1891648509">
    <w:abstractNumId w:val="5"/>
  </w:num>
  <w:num w:numId="7" w16cid:durableId="1336348182">
    <w:abstractNumId w:val="4"/>
  </w:num>
  <w:num w:numId="8" w16cid:durableId="1502964103">
    <w:abstractNumId w:val="2"/>
  </w:num>
  <w:num w:numId="9" w16cid:durableId="1164971087">
    <w:abstractNumId w:val="1"/>
  </w:num>
  <w:num w:numId="10" w16cid:durableId="525020139">
    <w:abstractNumId w:val="0"/>
  </w:num>
  <w:num w:numId="11" w16cid:durableId="55582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04FD"/>
    <w:rsid w:val="000711AA"/>
    <w:rsid w:val="00071E0A"/>
    <w:rsid w:val="000F7ECB"/>
    <w:rsid w:val="00103320"/>
    <w:rsid w:val="00106ABB"/>
    <w:rsid w:val="0017511D"/>
    <w:rsid w:val="001970B4"/>
    <w:rsid w:val="001D45C5"/>
    <w:rsid w:val="001D50C9"/>
    <w:rsid w:val="001E49DA"/>
    <w:rsid w:val="00201520"/>
    <w:rsid w:val="00222D66"/>
    <w:rsid w:val="0028043F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1C34"/>
    <w:rsid w:val="00400855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A6C36"/>
    <w:rsid w:val="008B32D5"/>
    <w:rsid w:val="009041C6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45010"/>
    <w:rsid w:val="00D674F5"/>
    <w:rsid w:val="00D7617F"/>
    <w:rsid w:val="00D9640C"/>
    <w:rsid w:val="00DC278D"/>
    <w:rsid w:val="00DD3EBC"/>
    <w:rsid w:val="00DD7AC2"/>
    <w:rsid w:val="00E07743"/>
    <w:rsid w:val="00E1741A"/>
    <w:rsid w:val="00E81C92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C92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D674F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(3)ydBHhSAJe01mOwuwyO/2esXWDZ87wRHQFKSH5zigO5F4hzD3dYobVl/zYdY7KExw7hCPawXG
R5CNzLlHjbOnIrI/BkG5nVtNMKqJdh6Z5v7yy3uzdauYBNkijIbJ+a0serptrWkCq8s7WMiH
JsuInJuA+4D/24agJNUCVhfbdoeo6pYYl1ocIfT+/Z0XIisU9Zjav5FyMbh1gx2mF2SEwCPy
7laKCufj5JzJcIhBQQ</vt:lpwstr>
  </property>
  <property fmtid="{D5CDD505-2E9C-101B-9397-08002B2CF9AE}" pid="4" name="_2015_ms_pID_7253431">
    <vt:lpwstr>4QP+aeHUvRb8DNJ5x6CNqNkfIOHMcbdERg3GgbXUwpipviISK1+vPP
6RpnvX9C7iqv3Z+AZZV7GNr/gufJmWx4qFAnlQiiKMOVA341cmAj6GoLhOFk1ZlEGVEQZpum
u87Kze3/LaoJ4fC72J1kp3lwFBxhGl/VKsAnx5YfqrpCbjOapBUNKGEltgAspYzWrLqapjn4
Y3u0w2uZUlbik2wd6sSJAwN3dN6ISqFeTAvM</vt:lpwstr>
  </property>
  <property fmtid="{D5CDD505-2E9C-101B-9397-08002B2CF9AE}" pid="5" name="_2015_ms_pID_7253432">
    <vt:lpwstr>RA==</vt:lpwstr>
  </property>
</Properties>
</file>